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333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E333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D" w14:textId="66D7D940" w:rsidR="00C44B8B" w:rsidRPr="0052681C" w:rsidRDefault="00817659" w:rsidP="00714C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7659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30E333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40" w14:textId="68DA81CE" w:rsidR="00C44B8B" w:rsidRPr="00E4557C" w:rsidRDefault="0079064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2395461</w:t>
            </w:r>
          </w:p>
        </w:tc>
      </w:tr>
    </w:tbl>
    <w:p w14:paraId="30E3334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E3334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E333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E33349" w14:textId="77777777" w:rsidR="00C44B8B" w:rsidRPr="0052681C" w:rsidRDefault="00C44B8B" w:rsidP="00C44B8B"/>
    <w:p w14:paraId="30E3334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E3334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0E3334C" w14:textId="0F7F1055" w:rsidR="00612811" w:rsidRPr="007807FE" w:rsidRDefault="009835A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C7729" w:rsidRPr="002C7729">
        <w:rPr>
          <w:b/>
          <w:sz w:val="26"/>
          <w:szCs w:val="26"/>
        </w:rPr>
        <w:t>Гаситель вибрации ГВ-332</w:t>
      </w:r>
      <w:r w:rsidR="00B93077">
        <w:rPr>
          <w:b/>
          <w:sz w:val="26"/>
          <w:szCs w:val="26"/>
        </w:rPr>
        <w:t>2</w:t>
      </w:r>
      <w:r w:rsidR="002C7729" w:rsidRPr="002C7729">
        <w:rPr>
          <w:b/>
          <w:sz w:val="26"/>
          <w:szCs w:val="26"/>
        </w:rPr>
        <w:t>-02М-ТРИАС</w:t>
      </w:r>
      <w:r>
        <w:rPr>
          <w:b/>
          <w:sz w:val="26"/>
          <w:szCs w:val="26"/>
        </w:rPr>
        <w:t>)</w:t>
      </w:r>
      <w:r w:rsidR="0079064E">
        <w:rPr>
          <w:b/>
          <w:sz w:val="26"/>
          <w:szCs w:val="26"/>
        </w:rPr>
        <w:t xml:space="preserve"> или эквивалент</w:t>
      </w:r>
      <w:r w:rsidR="009C0389" w:rsidRPr="007807FE">
        <w:rPr>
          <w:b/>
          <w:sz w:val="26"/>
          <w:szCs w:val="26"/>
        </w:rPr>
        <w:t>.</w:t>
      </w:r>
      <w:r w:rsidR="000A0EB0">
        <w:rPr>
          <w:b/>
          <w:sz w:val="26"/>
          <w:szCs w:val="26"/>
        </w:rPr>
        <w:t xml:space="preserve"> </w:t>
      </w:r>
      <w:r w:rsidR="00232E4A" w:rsidRPr="007807FE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807FE">
        <w:rPr>
          <w:b/>
          <w:sz w:val="26"/>
          <w:szCs w:val="26"/>
        </w:rPr>
        <w:t xml:space="preserve"> </w:t>
      </w:r>
      <w:r w:rsidR="00AA670B" w:rsidRPr="00937D00">
        <w:rPr>
          <w:b/>
          <w:sz w:val="26"/>
          <w:szCs w:val="26"/>
          <w:u w:val="single"/>
        </w:rPr>
        <w:t>202</w:t>
      </w:r>
      <w:r w:rsidR="00AA670B" w:rsidRPr="00937D00">
        <w:rPr>
          <w:b/>
          <w:sz w:val="26"/>
          <w:szCs w:val="26"/>
          <w:u w:val="single"/>
          <w:lang w:val="en-US"/>
        </w:rPr>
        <w:t>A</w:t>
      </w:r>
    </w:p>
    <w:p w14:paraId="30E3334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E333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A6EDCC5" w14:textId="77777777" w:rsidR="0079064E" w:rsidRDefault="0079064E" w:rsidP="0079064E">
      <w:pPr>
        <w:tabs>
          <w:tab w:val="left" w:pos="1134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29562BE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4EA0C288" w14:textId="56E0138E" w:rsidR="002775BE" w:rsidRDefault="002C7729" w:rsidP="002C77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79D72CF" wp14:editId="63525D36">
            <wp:extent cx="4811184" cy="3322960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871" cy="3328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DE54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12A76E51" w14:textId="77777777" w:rsidR="002C7729" w:rsidRPr="002C7729" w:rsidRDefault="002C7729" w:rsidP="002C7729">
      <w:pPr>
        <w:tabs>
          <w:tab w:val="left" w:pos="993"/>
        </w:tabs>
        <w:autoSpaceDE w:val="0"/>
        <w:autoSpaceDN w:val="0"/>
        <w:adjustRightInd w:val="0"/>
        <w:ind w:firstLine="709"/>
        <w:rPr>
          <w:sz w:val="24"/>
          <w:szCs w:val="24"/>
        </w:rPr>
      </w:pPr>
      <w:r w:rsidRPr="002C7729">
        <w:rPr>
          <w:sz w:val="24"/>
          <w:szCs w:val="24"/>
        </w:rPr>
        <w:t>Гаситель вибрации марки ГВ-Х1Х2ХЗХ4-02М-ТРИАС с корпусом зажима из экструдированного профиля для глухого крепления на проводах, грозозащитных тросах и ОК.</w:t>
      </w:r>
    </w:p>
    <w:p w14:paraId="3C3FCABB" w14:textId="77777777" w:rsidR="002C7729" w:rsidRPr="002C7729" w:rsidRDefault="002C7729" w:rsidP="002C7729">
      <w:pPr>
        <w:tabs>
          <w:tab w:val="left" w:pos="993"/>
        </w:tabs>
        <w:autoSpaceDE w:val="0"/>
        <w:autoSpaceDN w:val="0"/>
        <w:adjustRightInd w:val="0"/>
        <w:ind w:firstLine="709"/>
        <w:rPr>
          <w:sz w:val="24"/>
          <w:szCs w:val="24"/>
        </w:rPr>
      </w:pPr>
    </w:p>
    <w:p w14:paraId="6A417AA1" w14:textId="2391FA6B" w:rsidR="00FD6151" w:rsidRDefault="002C7729" w:rsidP="002C7729">
      <w:pPr>
        <w:tabs>
          <w:tab w:val="left" w:pos="993"/>
        </w:tabs>
        <w:autoSpaceDE w:val="0"/>
        <w:autoSpaceDN w:val="0"/>
        <w:adjustRightInd w:val="0"/>
        <w:ind w:firstLine="709"/>
        <w:rPr>
          <w:sz w:val="24"/>
          <w:szCs w:val="24"/>
        </w:rPr>
      </w:pPr>
      <w:r w:rsidRPr="002C7729">
        <w:rPr>
          <w:sz w:val="24"/>
          <w:szCs w:val="24"/>
        </w:rPr>
        <w:t>В состав гасителя входят корпус с плашкой, выполненные из экструдированного профиля, демпферный трос, грузы и метизная группа.</w:t>
      </w:r>
    </w:p>
    <w:p w14:paraId="32409E3C" w14:textId="74032295" w:rsidR="002C7729" w:rsidRDefault="002C7729" w:rsidP="002C77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287"/>
        <w:gridCol w:w="1440"/>
        <w:gridCol w:w="1232"/>
        <w:gridCol w:w="1232"/>
        <w:gridCol w:w="1321"/>
        <w:gridCol w:w="1478"/>
        <w:gridCol w:w="1121"/>
        <w:gridCol w:w="1069"/>
      </w:tblGrid>
      <w:tr w:rsidR="002C7729" w:rsidRPr="002C7729" w14:paraId="4E57AE46" w14:textId="77777777" w:rsidTr="00B93077">
        <w:tc>
          <w:tcPr>
            <w:tcW w:w="1023" w:type="pct"/>
            <w:vAlign w:val="center"/>
            <w:hideMark/>
          </w:tcPr>
          <w:p w14:paraId="13FDE4C8" w14:textId="77777777" w:rsidR="002C7729" w:rsidRPr="002C7729" w:rsidRDefault="002C7729" w:rsidP="00B93077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Марка гасителя вибрации</w:t>
            </w:r>
          </w:p>
        </w:tc>
        <w:tc>
          <w:tcPr>
            <w:tcW w:w="644" w:type="pct"/>
            <w:vAlign w:val="center"/>
            <w:hideMark/>
          </w:tcPr>
          <w:p w14:paraId="0E3E8FB8" w14:textId="77777777" w:rsidR="002C7729" w:rsidRPr="002C7729" w:rsidRDefault="002C7729" w:rsidP="00B93077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Х1 — номинальная масса груза гасителя, кг</w:t>
            </w:r>
          </w:p>
        </w:tc>
        <w:tc>
          <w:tcPr>
            <w:tcW w:w="551" w:type="pct"/>
            <w:vAlign w:val="center"/>
            <w:hideMark/>
          </w:tcPr>
          <w:p w14:paraId="111C4F20" w14:textId="77777777" w:rsidR="002C7729" w:rsidRPr="002C7729" w:rsidRDefault="002C7729" w:rsidP="00B93077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Х2 — длина гасителя, мм</w:t>
            </w:r>
          </w:p>
        </w:tc>
        <w:tc>
          <w:tcPr>
            <w:tcW w:w="551" w:type="pct"/>
            <w:vAlign w:val="center"/>
            <w:hideMark/>
          </w:tcPr>
          <w:p w14:paraId="06144AD5" w14:textId="77777777" w:rsidR="002C7729" w:rsidRPr="002C7729" w:rsidRDefault="002C7729" w:rsidP="00B93077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ХЗ — диаметр троса гасителя, мм</w:t>
            </w:r>
          </w:p>
        </w:tc>
        <w:tc>
          <w:tcPr>
            <w:tcW w:w="591" w:type="pct"/>
            <w:vAlign w:val="center"/>
            <w:hideMark/>
          </w:tcPr>
          <w:p w14:paraId="53877670" w14:textId="77777777" w:rsidR="002C7729" w:rsidRPr="002C7729" w:rsidRDefault="002C7729" w:rsidP="00B93077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Х4 —посадочный диаметр плашки гасителя, мм</w:t>
            </w:r>
          </w:p>
        </w:tc>
        <w:tc>
          <w:tcPr>
            <w:tcW w:w="661" w:type="pct"/>
            <w:vAlign w:val="center"/>
            <w:hideMark/>
          </w:tcPr>
          <w:p w14:paraId="0ED79536" w14:textId="77777777" w:rsidR="002C7729" w:rsidRPr="002C7729" w:rsidRDefault="002C7729" w:rsidP="00B93077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Х5 — модификация корпуса гасителя</w:t>
            </w:r>
          </w:p>
        </w:tc>
        <w:tc>
          <w:tcPr>
            <w:tcW w:w="501" w:type="pct"/>
            <w:vAlign w:val="center"/>
            <w:hideMark/>
          </w:tcPr>
          <w:p w14:paraId="7F83E904" w14:textId="77777777" w:rsidR="002C7729" w:rsidRPr="002C7729" w:rsidRDefault="002C7729" w:rsidP="00B93077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Х6 — товарный знак</w:t>
            </w:r>
          </w:p>
        </w:tc>
        <w:tc>
          <w:tcPr>
            <w:tcW w:w="478" w:type="pct"/>
            <w:vAlign w:val="center"/>
            <w:hideMark/>
          </w:tcPr>
          <w:p w14:paraId="028F4BB2" w14:textId="77777777" w:rsidR="002C7729" w:rsidRPr="002C7729" w:rsidRDefault="002C7729" w:rsidP="00B93077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Масса гасителя,</w:t>
            </w:r>
            <w:r w:rsidRPr="002C7729">
              <w:rPr>
                <w:b/>
                <w:bCs/>
              </w:rPr>
              <w:br/>
              <w:t>кг</w:t>
            </w:r>
          </w:p>
        </w:tc>
      </w:tr>
      <w:tr w:rsidR="00B93077" w:rsidRPr="002C7729" w14:paraId="07565C81" w14:textId="77777777" w:rsidTr="00B93077">
        <w:tc>
          <w:tcPr>
            <w:tcW w:w="1023" w:type="pct"/>
            <w:vAlign w:val="center"/>
            <w:hideMark/>
          </w:tcPr>
          <w:p w14:paraId="53F691CC" w14:textId="213A62BF" w:rsidR="00B93077" w:rsidRPr="00B93077" w:rsidRDefault="00B93077" w:rsidP="00B93077">
            <w:pPr>
              <w:spacing w:line="195" w:lineRule="atLeast"/>
              <w:ind w:firstLine="0"/>
              <w:jc w:val="left"/>
            </w:pPr>
            <w:r w:rsidRPr="00B93077">
              <w:rPr>
                <w:color w:val="000000"/>
              </w:rPr>
              <w:t>Гаситель вибрации ГВ-3322-02М-ТРИАС</w:t>
            </w:r>
          </w:p>
        </w:tc>
        <w:tc>
          <w:tcPr>
            <w:tcW w:w="644" w:type="pct"/>
            <w:vAlign w:val="center"/>
            <w:hideMark/>
          </w:tcPr>
          <w:p w14:paraId="35442862" w14:textId="6C7935D7" w:rsidR="00B93077" w:rsidRPr="00B93077" w:rsidRDefault="00B93077" w:rsidP="00B93077">
            <w:pPr>
              <w:spacing w:line="195" w:lineRule="atLeast"/>
              <w:ind w:firstLine="0"/>
              <w:jc w:val="center"/>
            </w:pPr>
            <w:r w:rsidRPr="00B93077">
              <w:rPr>
                <w:color w:val="000000"/>
              </w:rPr>
              <w:t>0,8</w:t>
            </w:r>
          </w:p>
        </w:tc>
        <w:tc>
          <w:tcPr>
            <w:tcW w:w="551" w:type="pct"/>
            <w:vAlign w:val="center"/>
            <w:hideMark/>
          </w:tcPr>
          <w:p w14:paraId="12CE1950" w14:textId="60F11697" w:rsidR="00B93077" w:rsidRPr="00B93077" w:rsidRDefault="00B93077" w:rsidP="00B93077">
            <w:pPr>
              <w:spacing w:line="195" w:lineRule="atLeast"/>
              <w:ind w:firstLine="0"/>
              <w:jc w:val="center"/>
            </w:pPr>
            <w:r w:rsidRPr="00B93077">
              <w:rPr>
                <w:color w:val="000000"/>
              </w:rPr>
              <w:t>330</w:t>
            </w:r>
          </w:p>
        </w:tc>
        <w:tc>
          <w:tcPr>
            <w:tcW w:w="551" w:type="pct"/>
            <w:vAlign w:val="center"/>
            <w:hideMark/>
          </w:tcPr>
          <w:p w14:paraId="07ADC026" w14:textId="3F504611" w:rsidR="00B93077" w:rsidRPr="00B93077" w:rsidRDefault="00B93077" w:rsidP="00B93077">
            <w:pPr>
              <w:spacing w:line="195" w:lineRule="atLeast"/>
              <w:ind w:firstLine="0"/>
              <w:jc w:val="center"/>
            </w:pPr>
            <w:r w:rsidRPr="00B93077">
              <w:rPr>
                <w:color w:val="000000"/>
              </w:rPr>
              <w:t>9,1</w:t>
            </w:r>
          </w:p>
        </w:tc>
        <w:tc>
          <w:tcPr>
            <w:tcW w:w="591" w:type="pct"/>
            <w:vAlign w:val="center"/>
            <w:hideMark/>
          </w:tcPr>
          <w:p w14:paraId="2FB11A1E" w14:textId="6E5B99A8" w:rsidR="00B93077" w:rsidRPr="00B93077" w:rsidRDefault="00B93077" w:rsidP="00B93077">
            <w:pPr>
              <w:spacing w:line="195" w:lineRule="atLeast"/>
              <w:ind w:firstLine="0"/>
              <w:jc w:val="center"/>
            </w:pPr>
            <w:r w:rsidRPr="00B93077">
              <w:rPr>
                <w:color w:val="000000"/>
              </w:rPr>
              <w:t>9,0-15,1</w:t>
            </w:r>
          </w:p>
        </w:tc>
        <w:tc>
          <w:tcPr>
            <w:tcW w:w="661" w:type="pct"/>
            <w:vAlign w:val="center"/>
            <w:hideMark/>
          </w:tcPr>
          <w:p w14:paraId="3843C019" w14:textId="0AA8816A" w:rsidR="00B93077" w:rsidRPr="00B93077" w:rsidRDefault="00B93077" w:rsidP="00B93077">
            <w:pPr>
              <w:spacing w:line="195" w:lineRule="atLeast"/>
              <w:ind w:firstLine="0"/>
              <w:jc w:val="center"/>
            </w:pPr>
            <w:r w:rsidRPr="00B93077">
              <w:rPr>
                <w:color w:val="000000"/>
              </w:rPr>
              <w:t>02М</w:t>
            </w:r>
          </w:p>
        </w:tc>
        <w:tc>
          <w:tcPr>
            <w:tcW w:w="501" w:type="pct"/>
            <w:vAlign w:val="center"/>
            <w:hideMark/>
          </w:tcPr>
          <w:p w14:paraId="1A2D58B3" w14:textId="3A8CF911" w:rsidR="00B93077" w:rsidRPr="00B93077" w:rsidRDefault="00B93077" w:rsidP="00B93077">
            <w:pPr>
              <w:spacing w:line="195" w:lineRule="atLeast"/>
              <w:ind w:firstLine="0"/>
              <w:jc w:val="center"/>
            </w:pPr>
            <w:r w:rsidRPr="00B93077">
              <w:rPr>
                <w:color w:val="000000"/>
              </w:rPr>
              <w:t>ТРИАС</w:t>
            </w:r>
          </w:p>
        </w:tc>
        <w:tc>
          <w:tcPr>
            <w:tcW w:w="478" w:type="pct"/>
            <w:vAlign w:val="center"/>
            <w:hideMark/>
          </w:tcPr>
          <w:p w14:paraId="58B087CB" w14:textId="0E08A636" w:rsidR="00B93077" w:rsidRPr="00B93077" w:rsidRDefault="00B93077" w:rsidP="00B93077">
            <w:pPr>
              <w:spacing w:line="195" w:lineRule="atLeast"/>
              <w:ind w:firstLine="0"/>
              <w:jc w:val="center"/>
            </w:pPr>
            <w:r w:rsidRPr="00B93077">
              <w:rPr>
                <w:color w:val="000000"/>
              </w:rPr>
              <w:t>2,06</w:t>
            </w:r>
          </w:p>
        </w:tc>
      </w:tr>
    </w:tbl>
    <w:p w14:paraId="3752B693" w14:textId="77777777" w:rsidR="002C7729" w:rsidRPr="007807FE" w:rsidRDefault="002C7729" w:rsidP="002C77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575E0B0B" w14:textId="77777777" w:rsidR="000A0EB0" w:rsidRPr="0052681C" w:rsidRDefault="000A0EB0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683AA4F7" w14:textId="77777777" w:rsidR="0079064E" w:rsidRDefault="0079064E" w:rsidP="0079064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CD796E3" w14:textId="77777777" w:rsidR="0079064E" w:rsidRDefault="0079064E" w:rsidP="0079064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65C43F4E" w14:textId="77777777" w:rsidR="0079064E" w:rsidRDefault="0079064E" w:rsidP="0079064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34BD800F" w14:textId="77777777" w:rsidR="0079064E" w:rsidRDefault="0079064E" w:rsidP="0079064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4E6886D" w14:textId="77777777" w:rsidR="0079064E" w:rsidRDefault="0079064E" w:rsidP="0079064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B0CBAA6" w14:textId="77777777" w:rsidR="0079064E" w:rsidRDefault="0079064E" w:rsidP="0079064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617894" w14:textId="77777777" w:rsidR="0079064E" w:rsidRDefault="0079064E" w:rsidP="0079064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05B8C6C" w14:textId="77777777" w:rsidR="0079064E" w:rsidRDefault="0079064E" w:rsidP="0079064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326F017" w14:textId="77777777" w:rsidR="0079064E" w:rsidRDefault="0079064E" w:rsidP="0079064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7D5688F" w14:textId="77777777" w:rsidR="0079064E" w:rsidRDefault="0079064E" w:rsidP="0079064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51193DB8" w14:textId="77777777" w:rsidR="0079064E" w:rsidRDefault="0079064E" w:rsidP="0079064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0619AC7" w14:textId="77777777" w:rsidR="0079064E" w:rsidRDefault="0079064E" w:rsidP="0079064E">
      <w:pPr>
        <w:pStyle w:val="ad"/>
        <w:numPr>
          <w:ilvl w:val="1"/>
          <w:numId w:val="14"/>
        </w:numPr>
        <w:spacing w:line="276" w:lineRule="auto"/>
        <w:ind w:left="0" w:firstLine="851"/>
        <w:rPr>
          <w:bCs/>
          <w:sz w:val="24"/>
          <w:szCs w:val="24"/>
        </w:rPr>
      </w:pPr>
      <w:r>
        <w:rPr>
          <w:sz w:val="24"/>
          <w:szCs w:val="24"/>
        </w:rPr>
        <w:t xml:space="preserve">Победитель закупки </w:t>
      </w:r>
      <w:r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>
        <w:rPr>
          <w:bCs/>
          <w:sz w:val="24"/>
          <w:szCs w:val="24"/>
        </w:rPr>
        <w:t xml:space="preserve"> для нужд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Центр» обязан предоставить </w:t>
      </w:r>
      <w:r>
        <w:rPr>
          <w:sz w:val="24"/>
          <w:szCs w:val="24"/>
        </w:rPr>
        <w:t xml:space="preserve">при поставке товара </w:t>
      </w:r>
      <w:r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>
        <w:rPr>
          <w:sz w:val="24"/>
          <w:szCs w:val="24"/>
        </w:rPr>
        <w:t>, заверенную производителем</w:t>
      </w:r>
      <w:r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4B7BA374" w14:textId="77777777" w:rsidR="0079064E" w:rsidRDefault="0079064E" w:rsidP="007906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ab/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613A66D7" w14:textId="77777777" w:rsidR="0079064E" w:rsidRDefault="0079064E" w:rsidP="0079064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3449-081-27560230-06;</w:t>
      </w:r>
    </w:p>
    <w:p w14:paraId="18882DCF" w14:textId="77777777" w:rsidR="0079064E" w:rsidRDefault="0079064E" w:rsidP="0079064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B5220A9" w14:textId="77777777" w:rsidR="0079064E" w:rsidRDefault="0079064E" w:rsidP="0079064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58BBD1A7" w14:textId="77777777" w:rsidR="0079064E" w:rsidRDefault="0079064E" w:rsidP="0079064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3866E0D7" w14:textId="77777777" w:rsidR="0079064E" w:rsidRDefault="0079064E" w:rsidP="0079064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5DCC6488" w14:textId="77777777" w:rsidR="0079064E" w:rsidRDefault="0079064E" w:rsidP="0079064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Правила приемки линейной арматуры и гасителей вибрации должны соответствовать требованиям ГОСТ 23216-78. </w:t>
      </w:r>
    </w:p>
    <w:p w14:paraId="053999BD" w14:textId="77777777" w:rsidR="0079064E" w:rsidRDefault="0079064E" w:rsidP="007906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DCBA375" w14:textId="77777777" w:rsidR="0079064E" w:rsidRDefault="0079064E" w:rsidP="007906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84A7108" w14:textId="77777777" w:rsidR="0079064E" w:rsidRDefault="0079064E" w:rsidP="0079064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ADF1C38" w14:textId="77777777" w:rsidR="0079064E" w:rsidRDefault="0079064E" w:rsidP="007906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C4A61CB" w14:textId="77777777" w:rsidR="0079064E" w:rsidRDefault="0079064E" w:rsidP="007906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C966D3A" w14:textId="77777777" w:rsidR="0079064E" w:rsidRDefault="0079064E" w:rsidP="007906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1E94B05" w14:textId="77777777" w:rsidR="0079064E" w:rsidRDefault="0079064E" w:rsidP="0079064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DEFEFE2" w14:textId="77777777" w:rsidR="0079064E" w:rsidRDefault="0079064E" w:rsidP="00790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8D28E9E" w14:textId="77777777" w:rsidR="0079064E" w:rsidRDefault="0079064E" w:rsidP="00790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B5EAE4" w14:textId="77777777" w:rsidR="0079064E" w:rsidRDefault="0079064E" w:rsidP="0079064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E00D5BE" w14:textId="77777777" w:rsidR="0079064E" w:rsidRDefault="0079064E" w:rsidP="00790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114943D" w14:textId="77777777" w:rsidR="0079064E" w:rsidRDefault="0079064E" w:rsidP="00790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D87ED88" w14:textId="77777777" w:rsidR="0079064E" w:rsidRDefault="0079064E" w:rsidP="0079064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B06089" w14:textId="77777777" w:rsidR="0079064E" w:rsidRDefault="0079064E" w:rsidP="007906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3743159" w14:textId="77777777" w:rsidR="0079064E" w:rsidRDefault="0079064E" w:rsidP="007906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7B960B67" w14:textId="77777777" w:rsidR="0079064E" w:rsidRDefault="0079064E" w:rsidP="007906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6407A16" w14:textId="77777777" w:rsidR="0079064E" w:rsidRDefault="0079064E" w:rsidP="00790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29867A6" w14:textId="77777777" w:rsidR="0079064E" w:rsidRDefault="0079064E" w:rsidP="00790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BCD13FD" w14:textId="77777777" w:rsidR="0079064E" w:rsidRDefault="0079064E" w:rsidP="00790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5848BBB" w14:textId="77777777" w:rsidR="0079064E" w:rsidRDefault="0079064E" w:rsidP="00790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8F14EF6" w14:textId="77777777" w:rsidR="0079064E" w:rsidRDefault="0079064E" w:rsidP="0079064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C6F1EE5" w14:textId="77777777" w:rsidR="0079064E" w:rsidRDefault="0079064E" w:rsidP="0079064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E00DD68" w14:textId="77777777" w:rsidR="0079064E" w:rsidRDefault="0079064E" w:rsidP="0079064E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23AAAB0" w14:textId="77777777" w:rsidR="0079064E" w:rsidRDefault="0079064E" w:rsidP="007906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14:paraId="3FB2D57D" w14:textId="77777777" w:rsidR="0079064E" w:rsidRDefault="0079064E" w:rsidP="007906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E33380" w14:textId="77777777" w:rsidR="001D6900" w:rsidRPr="0052681C" w:rsidRDefault="001D6900" w:rsidP="00451C4D">
      <w:pPr>
        <w:rPr>
          <w:sz w:val="26"/>
          <w:szCs w:val="26"/>
        </w:rPr>
      </w:pPr>
    </w:p>
    <w:p w14:paraId="30E33381" w14:textId="77777777" w:rsidR="004A2665" w:rsidRPr="0052681C" w:rsidRDefault="004A2665" w:rsidP="00451C4D">
      <w:pPr>
        <w:rPr>
          <w:sz w:val="26"/>
          <w:szCs w:val="26"/>
        </w:rPr>
      </w:pPr>
    </w:p>
    <w:p w14:paraId="30E333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E333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E333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2C7729">
      <w:headerReference w:type="even" r:id="rId12"/>
      <w:pgSz w:w="12240" w:h="15840" w:code="1"/>
      <w:pgMar w:top="568" w:right="567" w:bottom="851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141AE" w14:textId="77777777" w:rsidR="00A111B8" w:rsidRDefault="00A111B8">
      <w:r>
        <w:separator/>
      </w:r>
    </w:p>
  </w:endnote>
  <w:endnote w:type="continuationSeparator" w:id="0">
    <w:p w14:paraId="0749B07C" w14:textId="77777777" w:rsidR="00A111B8" w:rsidRDefault="00A11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EBAFB" w14:textId="77777777" w:rsidR="00A111B8" w:rsidRDefault="00A111B8">
      <w:r>
        <w:separator/>
      </w:r>
    </w:p>
  </w:footnote>
  <w:footnote w:type="continuationSeparator" w:id="0">
    <w:p w14:paraId="45195C78" w14:textId="77777777" w:rsidR="00A111B8" w:rsidRDefault="00A11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3338C" w14:textId="77777777" w:rsidR="00AD7048" w:rsidRDefault="006E0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E333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71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036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03D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0EB0"/>
    <w:rsid w:val="000A32B6"/>
    <w:rsid w:val="000A36D4"/>
    <w:rsid w:val="000A6598"/>
    <w:rsid w:val="000A6A37"/>
    <w:rsid w:val="000B05C5"/>
    <w:rsid w:val="000B068C"/>
    <w:rsid w:val="000B095B"/>
    <w:rsid w:val="000B5D7C"/>
    <w:rsid w:val="000B7290"/>
    <w:rsid w:val="000B7329"/>
    <w:rsid w:val="000B7484"/>
    <w:rsid w:val="000C0E47"/>
    <w:rsid w:val="000C2897"/>
    <w:rsid w:val="000C3F3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38A"/>
    <w:rsid w:val="00107B1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98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67DFC"/>
    <w:rsid w:val="00270EC1"/>
    <w:rsid w:val="00274583"/>
    <w:rsid w:val="002761C6"/>
    <w:rsid w:val="002775B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C7729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4E"/>
    <w:rsid w:val="00314E5D"/>
    <w:rsid w:val="0031510C"/>
    <w:rsid w:val="003160C3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32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F0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EC4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2D"/>
    <w:rsid w:val="005E4351"/>
    <w:rsid w:val="005E7A9A"/>
    <w:rsid w:val="005E7B21"/>
    <w:rsid w:val="005E7D1F"/>
    <w:rsid w:val="005F08C3"/>
    <w:rsid w:val="005F0A59"/>
    <w:rsid w:val="005F1797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6B3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BE1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9D7"/>
    <w:rsid w:val="006E1458"/>
    <w:rsid w:val="006E14EB"/>
    <w:rsid w:val="006E330C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C35"/>
    <w:rsid w:val="0071533A"/>
    <w:rsid w:val="007162D4"/>
    <w:rsid w:val="00716496"/>
    <w:rsid w:val="00716719"/>
    <w:rsid w:val="0072028E"/>
    <w:rsid w:val="00724050"/>
    <w:rsid w:val="007253B5"/>
    <w:rsid w:val="00726353"/>
    <w:rsid w:val="00730B0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7F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064E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780"/>
    <w:rsid w:val="00811566"/>
    <w:rsid w:val="00812B6D"/>
    <w:rsid w:val="00812C2A"/>
    <w:rsid w:val="00813A61"/>
    <w:rsid w:val="00814026"/>
    <w:rsid w:val="00814132"/>
    <w:rsid w:val="00815E09"/>
    <w:rsid w:val="00815F86"/>
    <w:rsid w:val="00817119"/>
    <w:rsid w:val="0081765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875"/>
    <w:rsid w:val="00886C0C"/>
    <w:rsid w:val="008874CF"/>
    <w:rsid w:val="008916F3"/>
    <w:rsid w:val="00892006"/>
    <w:rsid w:val="008922ED"/>
    <w:rsid w:val="00892A49"/>
    <w:rsid w:val="00892C4C"/>
    <w:rsid w:val="00894109"/>
    <w:rsid w:val="00894850"/>
    <w:rsid w:val="00896DC1"/>
    <w:rsid w:val="00897389"/>
    <w:rsid w:val="008A0375"/>
    <w:rsid w:val="008A2574"/>
    <w:rsid w:val="008A2EAB"/>
    <w:rsid w:val="008A318F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24CB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D00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16C"/>
    <w:rsid w:val="009835A2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29F"/>
    <w:rsid w:val="009E2943"/>
    <w:rsid w:val="009E3E1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1B8"/>
    <w:rsid w:val="00A11828"/>
    <w:rsid w:val="00A1241A"/>
    <w:rsid w:val="00A1310F"/>
    <w:rsid w:val="00A1333A"/>
    <w:rsid w:val="00A13897"/>
    <w:rsid w:val="00A13E50"/>
    <w:rsid w:val="00A145D0"/>
    <w:rsid w:val="00A1463C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9D7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FB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715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520"/>
    <w:rsid w:val="00B01DC4"/>
    <w:rsid w:val="00B024AB"/>
    <w:rsid w:val="00B03674"/>
    <w:rsid w:val="00B04952"/>
    <w:rsid w:val="00B05790"/>
    <w:rsid w:val="00B068DF"/>
    <w:rsid w:val="00B07190"/>
    <w:rsid w:val="00B10496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307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B0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1EA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33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044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817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12B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7C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366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4CB"/>
    <w:rsid w:val="00E86BB7"/>
    <w:rsid w:val="00E86E73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AB0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2B98"/>
    <w:rsid w:val="00FC32A7"/>
    <w:rsid w:val="00FC5949"/>
    <w:rsid w:val="00FC77BE"/>
    <w:rsid w:val="00FC7F37"/>
    <w:rsid w:val="00FD1036"/>
    <w:rsid w:val="00FD44AD"/>
    <w:rsid w:val="00FD615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0E3333B"/>
  <w15:docId w15:val="{F18AFCB5-0F70-4249-918E-0FFF8611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0114B3-D428-4CBC-92D8-6B1E35BF9E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94C101-E9F9-4C4B-8044-C98A8627E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1B84DB3-1DAC-433E-8802-D86616779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70</TotalTime>
  <Pages>1</Pages>
  <Words>1229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21</cp:revision>
  <cp:lastPrinted>2010-09-30T13:29:00Z</cp:lastPrinted>
  <dcterms:created xsi:type="dcterms:W3CDTF">2017-09-25T05:41:00Z</dcterms:created>
  <dcterms:modified xsi:type="dcterms:W3CDTF">2023-02-16T07:52:00Z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